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2E84" w14:textId="77777777" w:rsidR="00066A7D" w:rsidRDefault="00DE1D09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21214FB1" w14:textId="77777777" w:rsidR="00066A7D" w:rsidRDefault="00DE1D09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Strong"/>
          <w:rFonts w:asciiTheme="minorHAnsi" w:hAnsiTheme="minorHAnsi" w:cstheme="minorHAnsi"/>
        </w:rPr>
        <w:t>15-G002-21</w:t>
      </w:r>
    </w:p>
    <w:p w14:paraId="15FB0A60" w14:textId="77777777" w:rsidR="00066A7D" w:rsidRDefault="00DE1D09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AC9CCE1" w14:textId="77777777" w:rsidR="00066A7D" w:rsidRDefault="00DE1D09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0AC5C2EF" w14:textId="77777777" w:rsidR="00066A7D" w:rsidRDefault="00DE1D09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5FD41394" w14:textId="77777777" w:rsidR="00066A7D" w:rsidRDefault="00066A7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066A7D" w14:paraId="2A46D35C" w14:textId="77777777">
        <w:tc>
          <w:tcPr>
            <w:tcW w:w="4673" w:type="dxa"/>
            <w:shd w:val="clear" w:color="auto" w:fill="auto"/>
          </w:tcPr>
          <w:p w14:paraId="65FFFCEA" w14:textId="77777777" w:rsidR="00066A7D" w:rsidRDefault="00DE1D09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28968948" w14:textId="77777777" w:rsidR="00066A7D" w:rsidRDefault="00DE1D09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321D54B1" w14:textId="77777777" w:rsidR="00066A7D" w:rsidRDefault="00DE1D09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066A7D" w14:paraId="53C5794E" w14:textId="77777777">
        <w:tc>
          <w:tcPr>
            <w:tcW w:w="4673" w:type="dxa"/>
            <w:shd w:val="clear" w:color="auto" w:fill="auto"/>
          </w:tcPr>
          <w:p w14:paraId="7A2727B7" w14:textId="77777777" w:rsidR="00066A7D" w:rsidRDefault="00DE1D09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4B2B99A1" w14:textId="77777777" w:rsidR="00066A7D" w:rsidRDefault="00DE1D0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2B1A2F5" w14:textId="77777777" w:rsidR="00066A7D" w:rsidRDefault="004053E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30/09/21</w:t>
            </w:r>
          </w:p>
        </w:tc>
      </w:tr>
      <w:tr w:rsidR="00066A7D" w14:paraId="78BFCF54" w14:textId="77777777">
        <w:tc>
          <w:tcPr>
            <w:tcW w:w="4673" w:type="dxa"/>
            <w:shd w:val="clear" w:color="auto" w:fill="auto"/>
          </w:tcPr>
          <w:p w14:paraId="59CB792E" w14:textId="77777777" w:rsidR="00066A7D" w:rsidRDefault="00DE1D09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6DF4BD5D" w14:textId="77777777" w:rsidR="00066A7D" w:rsidRDefault="00DE1D0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11188F3" w14:textId="77777777" w:rsidR="00066A7D" w:rsidRDefault="004053E4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5/10/21</w:t>
            </w:r>
          </w:p>
        </w:tc>
      </w:tr>
      <w:tr w:rsidR="00066A7D" w14:paraId="611E2C7D" w14:textId="77777777">
        <w:tc>
          <w:tcPr>
            <w:tcW w:w="4673" w:type="dxa"/>
            <w:shd w:val="clear" w:color="auto" w:fill="auto"/>
          </w:tcPr>
          <w:p w14:paraId="7181CFC9" w14:textId="77777777" w:rsidR="00066A7D" w:rsidRDefault="00DE1D09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1C0D3F0B" w14:textId="77777777" w:rsidR="00066A7D" w:rsidRDefault="00DE1D0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3384790" w14:textId="77777777" w:rsidR="00066A7D" w:rsidRDefault="004053E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10/10/21</w:t>
            </w:r>
          </w:p>
        </w:tc>
      </w:tr>
      <w:tr w:rsidR="00066A7D" w14:paraId="13317B2E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D9D94B2" w14:textId="77777777" w:rsidR="00066A7D" w:rsidRDefault="00DE1D09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015E4FFA" w14:textId="77777777" w:rsidR="00066A7D" w:rsidRDefault="00DE1D0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A2EDF19" w14:textId="0D5242C9" w:rsidR="00066A7D" w:rsidRDefault="00DE1D09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4053E4">
              <w:rPr>
                <w:rFonts w:ascii="Calibri" w:hAnsi="Calibri"/>
                <w:szCs w:val="20"/>
                <w:highlight w:val="yellow"/>
              </w:rPr>
              <w:t>14/10/21</w:t>
            </w:r>
            <w:r w:rsidR="00B519A2">
              <w:rPr>
                <w:rFonts w:ascii="Calibri" w:hAnsi="Calibri"/>
                <w:szCs w:val="20"/>
                <w:highlight w:val="yellow"/>
              </w:rPr>
              <w:t xml:space="preserve"> (17:00pm)</w:t>
            </w:r>
          </w:p>
        </w:tc>
      </w:tr>
      <w:tr w:rsidR="00066A7D" w14:paraId="3EC4712E" w14:textId="77777777">
        <w:tc>
          <w:tcPr>
            <w:tcW w:w="4673" w:type="dxa"/>
            <w:shd w:val="clear" w:color="auto" w:fill="auto"/>
          </w:tcPr>
          <w:p w14:paraId="6C4F626C" w14:textId="77777777" w:rsidR="00066A7D" w:rsidRDefault="00DE1D09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3C7FAF1A" w14:textId="77777777" w:rsidR="00066A7D" w:rsidRDefault="00DE1D0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96D3CDC" w14:textId="77777777" w:rsidR="00066A7D" w:rsidRDefault="004053E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18/10/21</w:t>
            </w:r>
          </w:p>
        </w:tc>
      </w:tr>
      <w:tr w:rsidR="00066A7D" w14:paraId="745DFF6B" w14:textId="77777777">
        <w:tc>
          <w:tcPr>
            <w:tcW w:w="4673" w:type="dxa"/>
            <w:shd w:val="clear" w:color="auto" w:fill="auto"/>
          </w:tcPr>
          <w:p w14:paraId="1136C077" w14:textId="77777777" w:rsidR="00066A7D" w:rsidRDefault="00DE1D09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7C824508" w14:textId="77777777" w:rsidR="00066A7D" w:rsidRDefault="00DE1D0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C9F3FC4" w14:textId="77777777" w:rsidR="00066A7D" w:rsidRDefault="004053E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20/10/21</w:t>
            </w:r>
          </w:p>
        </w:tc>
      </w:tr>
      <w:tr w:rsidR="00066A7D" w14:paraId="295041B9" w14:textId="77777777">
        <w:tc>
          <w:tcPr>
            <w:tcW w:w="4673" w:type="dxa"/>
            <w:shd w:val="clear" w:color="auto" w:fill="auto"/>
          </w:tcPr>
          <w:p w14:paraId="551C9512" w14:textId="77777777" w:rsidR="00066A7D" w:rsidRDefault="00DE1D09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48FAE47" w14:textId="77777777" w:rsidR="00066A7D" w:rsidRDefault="00DE1D0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71DB25B" w14:textId="50580E31" w:rsidR="00066A7D" w:rsidRDefault="00C04B8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</w:t>
            </w:r>
            <w:r w:rsidR="004053E4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4053E4">
              <w:rPr>
                <w:rFonts w:ascii="Calibri" w:hAnsi="Calibri"/>
                <w:szCs w:val="20"/>
              </w:rPr>
              <w:t>/21</w:t>
            </w:r>
          </w:p>
        </w:tc>
      </w:tr>
      <w:tr w:rsidR="00066A7D" w14:paraId="3F17C892" w14:textId="77777777">
        <w:tc>
          <w:tcPr>
            <w:tcW w:w="4673" w:type="dxa"/>
            <w:shd w:val="clear" w:color="auto" w:fill="auto"/>
          </w:tcPr>
          <w:p w14:paraId="06F628EF" w14:textId="77777777" w:rsidR="00066A7D" w:rsidRDefault="00DE1D09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2C8CFA52" w14:textId="77777777" w:rsidR="00066A7D" w:rsidRDefault="00DE1D0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76BD6AF" w14:textId="2AC566A6" w:rsidR="00066A7D" w:rsidRDefault="00C04B8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</w:t>
            </w:r>
            <w:r w:rsidR="004053E4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4053E4">
              <w:rPr>
                <w:rFonts w:ascii="Calibri" w:hAnsi="Calibri"/>
                <w:szCs w:val="20"/>
              </w:rPr>
              <w:t>/21</w:t>
            </w:r>
          </w:p>
        </w:tc>
      </w:tr>
      <w:tr w:rsidR="00066A7D" w14:paraId="7C24A6D8" w14:textId="77777777">
        <w:tc>
          <w:tcPr>
            <w:tcW w:w="4673" w:type="dxa"/>
            <w:shd w:val="clear" w:color="auto" w:fill="auto"/>
          </w:tcPr>
          <w:p w14:paraId="0E767072" w14:textId="77777777" w:rsidR="00066A7D" w:rsidRDefault="00DE1D09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70C46C00" w14:textId="77777777" w:rsidR="00066A7D" w:rsidRDefault="00DE1D0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A702ABF" w14:textId="6FAB24CA" w:rsidR="00066A7D" w:rsidRDefault="00C04B8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4053E4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4053E4">
              <w:rPr>
                <w:rFonts w:ascii="Calibri" w:hAnsi="Calibri"/>
                <w:szCs w:val="20"/>
              </w:rPr>
              <w:t>/21</w:t>
            </w:r>
          </w:p>
        </w:tc>
      </w:tr>
    </w:tbl>
    <w:p w14:paraId="252194EC" w14:textId="77777777" w:rsidR="00066A7D" w:rsidRDefault="00DE1D09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145ADD4E" w14:textId="77777777" w:rsidR="00066A7D" w:rsidRDefault="00066A7D">
      <w:pPr>
        <w:rPr>
          <w:rFonts w:asciiTheme="minorHAnsi" w:hAnsiTheme="minorHAnsi"/>
          <w:sz w:val="22"/>
          <w:szCs w:val="22"/>
        </w:rPr>
      </w:pPr>
    </w:p>
    <w:sectPr w:rsidR="00066A7D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97350" w14:textId="77777777" w:rsidR="00761743" w:rsidRDefault="00761743">
      <w:r>
        <w:separator/>
      </w:r>
    </w:p>
  </w:endnote>
  <w:endnote w:type="continuationSeparator" w:id="0">
    <w:p w14:paraId="45F821A7" w14:textId="77777777" w:rsidR="00761743" w:rsidRDefault="00761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AA4" w14:textId="77777777" w:rsidR="00066A7D" w:rsidRDefault="00DE1D09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053E4" w:rsidRPr="004053E4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053E4" w:rsidRPr="004053E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7DC17650" w14:textId="768D0E24" w:rsidR="00066A7D" w:rsidRDefault="00DE1D09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519A2">
      <w:rPr>
        <w:noProof/>
      </w:rPr>
      <w:t>2021-09-29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98D9C" w14:textId="77777777" w:rsidR="00761743" w:rsidRDefault="00761743">
      <w:r>
        <w:separator/>
      </w:r>
    </w:p>
  </w:footnote>
  <w:footnote w:type="continuationSeparator" w:id="0">
    <w:p w14:paraId="1D37CE62" w14:textId="77777777" w:rsidR="00761743" w:rsidRDefault="00761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03992" w14:textId="77777777" w:rsidR="00066A7D" w:rsidRDefault="00DE1D09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  <w:lang w:val="en-GB" w:eastAsia="en-GB"/>
      </w:rPr>
      <w:drawing>
        <wp:inline distT="0" distB="0" distL="0" distR="0" wp14:anchorId="33C259C1" wp14:editId="41FA1E19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RFQ-MXXX-2020-000</w:t>
    </w:r>
    <w:r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9597" w14:textId="77777777" w:rsidR="00066A7D" w:rsidRDefault="00DE1D09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6B578CA2" w14:textId="77777777" w:rsidR="00066A7D" w:rsidRDefault="00066A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7D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2B9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3E4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D10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743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9A2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4B85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07A3D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D09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83D2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B339DC"/>
  <w15:docId w15:val="{11CA741C-A548-41A4-B2C8-CC152AC10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19BBAC7-198F-48B2-A56A-E50E561C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185</Words>
  <Characters>1060</Characters>
  <Application>Microsoft Office Word</Application>
  <DocSecurity>0</DocSecurity>
  <Lines>8</Lines>
  <Paragraphs>2</Paragraphs>
  <ScaleCrop>false</ScaleCrop>
  <Company>PricewaterhouseCoopers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2</cp:revision>
  <cp:lastPrinted>2013-10-18T08:32:00Z</cp:lastPrinted>
  <dcterms:created xsi:type="dcterms:W3CDTF">2021-09-28T23:37:00Z</dcterms:created>
  <dcterms:modified xsi:type="dcterms:W3CDTF">2021-09-28T23:37:00Z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1033-11.2.0.10078</vt:lpwstr>
  </property>
</Properties>
</file>